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54C8C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55566070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</w:p>
    <w:p w14:paraId="6DBE90C3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</w:p>
    <w:p w14:paraId="42C46E25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Nov.1423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Essex and Hertfordshire.</w:t>
      </w:r>
    </w:p>
    <w:p w14:paraId="04C24B1A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p.54)</w:t>
      </w:r>
    </w:p>
    <w:p w14:paraId="2CC7C6C4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</w:p>
    <w:p w14:paraId="07210807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</w:p>
    <w:p w14:paraId="193D9836" w14:textId="77777777" w:rsidR="00BB78B7" w:rsidRDefault="00BB78B7" w:rsidP="00BB78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2021</w:t>
      </w:r>
    </w:p>
    <w:p w14:paraId="0121CE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A3F55" w14:textId="77777777" w:rsidR="00BB78B7" w:rsidRDefault="00BB78B7" w:rsidP="009139A6">
      <w:r>
        <w:separator/>
      </w:r>
    </w:p>
  </w:endnote>
  <w:endnote w:type="continuationSeparator" w:id="0">
    <w:p w14:paraId="3CCB1619" w14:textId="77777777" w:rsidR="00BB78B7" w:rsidRDefault="00BB78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7D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2D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D1F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5747" w14:textId="77777777" w:rsidR="00BB78B7" w:rsidRDefault="00BB78B7" w:rsidP="009139A6">
      <w:r>
        <w:separator/>
      </w:r>
    </w:p>
  </w:footnote>
  <w:footnote w:type="continuationSeparator" w:id="0">
    <w:p w14:paraId="431CBCD1" w14:textId="77777777" w:rsidR="00BB78B7" w:rsidRDefault="00BB78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1F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402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A0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8B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78B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72025"/>
  <w15:chartTrackingRefBased/>
  <w15:docId w15:val="{95924D94-4367-4D5F-93EA-F1C3F20A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B7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2022-01-22T20:35:00Z</dcterms:created>
  <dcterms:modified xsi:type="dcterms:W3CDTF">2022-01-22T20:35:00Z</dcterms:modified>
</cp:coreProperties>
</file>